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40584044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1990725" cy="647700"/>
                <wp:effectExtent l="0" t="0" r="28575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6477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92" y="577"/>
                            <a:ext cx="2496" cy="997"/>
                            <a:chOff x="9110" y="735"/>
                            <a:chExt cx="2078" cy="927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10" y="1119"/>
                              <a:ext cx="2078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6"/>
                                    <w:szCs w:val="20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8"/>
                                  </w:rPr>
                                </w:sdtEndPr>
                                <w:sdtContent>
                                  <w:p w14:paraId="59A93A1C" w14:textId="042156EF" w:rsidR="001466B0" w:rsidRPr="005223D6" w:rsidRDefault="00054915" w:rsidP="00325C5A">
                                    <w:pPr>
                                      <w:rPr>
                                        <w:sz w:val="24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20"/>
                                      </w:rPr>
                                      <w:t>SUPBANCO-CCC-CP-2021-00</w:t>
                                    </w:r>
                                    <w:r w:rsidR="001D497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20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3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pt;margin-top:-36.75pt;width:156.75pt;height:51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92;top:577;width:2496;height:997" coordorigin="9110,735" coordsize="2078,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10;top:1119;width:2078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6"/>
                              <w:szCs w:val="20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8"/>
                            </w:rPr>
                          </w:sdtEndPr>
                          <w:sdtContent>
                            <w:p w14:paraId="59A93A1C" w14:textId="042156EF" w:rsidR="001466B0" w:rsidRPr="005223D6" w:rsidRDefault="00054915" w:rsidP="00325C5A">
                              <w:pPr>
                                <w:rPr>
                                  <w:sz w:val="24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20"/>
                                </w:rPr>
                                <w:t>SUPBANCO-CCC-CP-2021-00</w:t>
                              </w:r>
                              <w:r w:rsidR="001D497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20"/>
                                </w:rPr>
                                <w:t>2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35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0F1845F9">
                                      <wp:extent cx="1504950" cy="371272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549716" cy="38231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0F1845F9">
                                <wp:extent cx="1504950" cy="371272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49716" cy="38231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1D497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6AE4100B" w14:textId="77777777" w:rsidR="0026335F" w:rsidRPr="0026335F" w:rsidRDefault="001D497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1D4979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57A962C2" w14:textId="77777777" w:rsidR="002E1412" w:rsidRPr="00F737DC" w:rsidRDefault="001D4979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1D497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714B582" w14:textId="77777777" w:rsidR="002E1412" w:rsidRPr="002E1412" w:rsidRDefault="001D497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4915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D4979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223D6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EB9D6A-06C2-4AC0-BB2F-78279E41A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4AE415-E42D-478D-9A2B-6525E1D15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093C81-8FA7-46C5-8022-F9E31BAB1B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400505-337E-4DD4-9654-A008D8965A43}">
  <ds:schemaRefs>
    <ds:schemaRef ds:uri="http://schemas.microsoft.com/office/2006/metadata/properties"/>
    <ds:schemaRef ds:uri="d1207536-9e68-4e3e-aeed-b740370baf18"/>
    <ds:schemaRef ds:uri="http://www.w3.org/XML/1998/namespace"/>
    <ds:schemaRef ds:uri="http://schemas.microsoft.com/office/infopath/2007/PartnerControls"/>
    <ds:schemaRef ds:uri="http://purl.org/dc/elements/1.1/"/>
    <ds:schemaRef ds:uri="6d0ed0c3-5985-4eca-a33b-383541a093dd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Alexis Solís Rodríguez</cp:lastModifiedBy>
  <cp:revision>23</cp:revision>
  <cp:lastPrinted>2011-03-04T18:48:00Z</cp:lastPrinted>
  <dcterms:created xsi:type="dcterms:W3CDTF">2014-01-15T13:04:00Z</dcterms:created>
  <dcterms:modified xsi:type="dcterms:W3CDTF">2021-11-23T12:28:00Z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